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4747368E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234A33">
        <w:rPr>
          <w:rFonts w:cs="Arial"/>
          <w:b/>
          <w:sz w:val="24"/>
          <w:szCs w:val="24"/>
        </w:rPr>
        <w:t>SP-241248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5EFCB34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234A33">
        <w:rPr>
          <w:rFonts w:cs="Arial"/>
          <w:b/>
          <w:bCs/>
        </w:rPr>
        <w:t>CRs on NG_RTC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234A33" w:rsidRPr="00766D2A" w14:paraId="1D908153" w14:textId="77777777" w:rsidTr="00E450E9">
        <w:tc>
          <w:tcPr>
            <w:tcW w:w="817" w:type="dxa"/>
          </w:tcPr>
          <w:p w14:paraId="1F090007" w14:textId="12B12FB5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752CD48" w14:textId="7270776B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1443</w:t>
            </w:r>
          </w:p>
        </w:tc>
        <w:tc>
          <w:tcPr>
            <w:tcW w:w="283" w:type="dxa"/>
          </w:tcPr>
          <w:p w14:paraId="7E9A1A98" w14:textId="6D349494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285C49A3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46C945ED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Editorial Change to Correct the Wording</w:t>
            </w:r>
          </w:p>
        </w:tc>
        <w:tc>
          <w:tcPr>
            <w:tcW w:w="284" w:type="dxa"/>
          </w:tcPr>
          <w:p w14:paraId="267FBDE9" w14:textId="4FD686E0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6CEB79B7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193874D0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04C48029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S2-2409057</w:t>
            </w:r>
          </w:p>
        </w:tc>
        <w:tc>
          <w:tcPr>
            <w:tcW w:w="1984" w:type="dxa"/>
          </w:tcPr>
          <w:p w14:paraId="577EFEF7" w14:textId="0F10D793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3E08327B" w14:textId="497E9FDF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</w:t>
            </w:r>
          </w:p>
        </w:tc>
        <w:tc>
          <w:tcPr>
            <w:tcW w:w="1843" w:type="dxa"/>
          </w:tcPr>
          <w:p w14:paraId="5B856FF9" w14:textId="27D28F90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AC.7.1</w:t>
            </w:r>
          </w:p>
        </w:tc>
        <w:tc>
          <w:tcPr>
            <w:tcW w:w="1134" w:type="dxa"/>
          </w:tcPr>
          <w:p w14:paraId="292594C0" w14:textId="77777777" w:rsidR="00234A33" w:rsidRPr="00766D2A" w:rsidRDefault="00234A33" w:rsidP="00234A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234A33" w:rsidRPr="00766D2A" w:rsidRDefault="00234A33" w:rsidP="00234A33">
            <w:pPr>
              <w:rPr>
                <w:rFonts w:cs="Arial"/>
                <w:sz w:val="16"/>
              </w:rPr>
            </w:pPr>
          </w:p>
        </w:tc>
      </w:tr>
      <w:tr w:rsidR="00234A33" w:rsidRPr="00766D2A" w14:paraId="37B0B879" w14:textId="77777777" w:rsidTr="00E450E9">
        <w:tc>
          <w:tcPr>
            <w:tcW w:w="817" w:type="dxa"/>
          </w:tcPr>
          <w:p w14:paraId="4BBE1D8D" w14:textId="798F00B4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5780803D" w14:textId="68DDF0E2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1444</w:t>
            </w:r>
          </w:p>
        </w:tc>
        <w:tc>
          <w:tcPr>
            <w:tcW w:w="283" w:type="dxa"/>
          </w:tcPr>
          <w:p w14:paraId="77C49214" w14:textId="2BC78E96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B24F503" w14:textId="57033D8E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3D855B8" w14:textId="421F30B3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Multiplexing of IMS data channels</w:t>
            </w:r>
          </w:p>
        </w:tc>
        <w:tc>
          <w:tcPr>
            <w:tcW w:w="284" w:type="dxa"/>
          </w:tcPr>
          <w:p w14:paraId="7D5D67AE" w14:textId="1A9F5E42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5F7760" w14:textId="7F5D9023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073466A" w14:textId="26B142D0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7EB3901D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S2-2409325</w:t>
            </w:r>
          </w:p>
        </w:tc>
        <w:tc>
          <w:tcPr>
            <w:tcW w:w="1984" w:type="dxa"/>
          </w:tcPr>
          <w:p w14:paraId="636C7A80" w14:textId="7FB56DB2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NTT DOCOMO</w:t>
            </w:r>
          </w:p>
        </w:tc>
        <w:tc>
          <w:tcPr>
            <w:tcW w:w="1418" w:type="dxa"/>
          </w:tcPr>
          <w:p w14:paraId="53A47038" w14:textId="67727727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</w:t>
            </w:r>
          </w:p>
        </w:tc>
        <w:tc>
          <w:tcPr>
            <w:tcW w:w="1843" w:type="dxa"/>
          </w:tcPr>
          <w:p w14:paraId="6671E783" w14:textId="3E3A1227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AC.1</w:t>
            </w:r>
          </w:p>
        </w:tc>
        <w:tc>
          <w:tcPr>
            <w:tcW w:w="1134" w:type="dxa"/>
          </w:tcPr>
          <w:p w14:paraId="3ACB7E42" w14:textId="77777777" w:rsidR="00234A33" w:rsidRPr="00766D2A" w:rsidRDefault="00234A33" w:rsidP="00234A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234A33" w:rsidRPr="00766D2A" w:rsidRDefault="00234A33" w:rsidP="00234A33">
            <w:pPr>
              <w:rPr>
                <w:rFonts w:cs="Arial"/>
                <w:sz w:val="16"/>
              </w:rPr>
            </w:pPr>
          </w:p>
        </w:tc>
      </w:tr>
      <w:tr w:rsidR="00234A33" w:rsidRPr="00766D2A" w14:paraId="72777D8A" w14:textId="77777777" w:rsidTr="00E450E9">
        <w:tc>
          <w:tcPr>
            <w:tcW w:w="817" w:type="dxa"/>
          </w:tcPr>
          <w:p w14:paraId="291F3CC2" w14:textId="6D17FCF5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2E6AB864" w14:textId="4C503D83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1448</w:t>
            </w:r>
          </w:p>
        </w:tc>
        <w:tc>
          <w:tcPr>
            <w:tcW w:w="283" w:type="dxa"/>
          </w:tcPr>
          <w:p w14:paraId="4F30ACF8" w14:textId="3D54A3D4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9687B5D" w14:textId="731DE2AA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516D62" w14:textId="5C8D8E1D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Remove MRF from IMS data channel architecture</w:t>
            </w:r>
          </w:p>
        </w:tc>
        <w:tc>
          <w:tcPr>
            <w:tcW w:w="284" w:type="dxa"/>
          </w:tcPr>
          <w:p w14:paraId="46DE3732" w14:textId="3D91E034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F856E6" w14:textId="2052F36C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32A9850" w14:textId="2951497B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21F7FA" w14:textId="2E7CC5F5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S2-2408776</w:t>
            </w:r>
          </w:p>
        </w:tc>
        <w:tc>
          <w:tcPr>
            <w:tcW w:w="1984" w:type="dxa"/>
          </w:tcPr>
          <w:p w14:paraId="2632ED2A" w14:textId="03C30C6B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Samsung</w:t>
            </w:r>
          </w:p>
        </w:tc>
        <w:tc>
          <w:tcPr>
            <w:tcW w:w="1418" w:type="dxa"/>
          </w:tcPr>
          <w:p w14:paraId="0AC138B5" w14:textId="6CC01220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</w:t>
            </w:r>
          </w:p>
        </w:tc>
        <w:tc>
          <w:tcPr>
            <w:tcW w:w="1843" w:type="dxa"/>
          </w:tcPr>
          <w:p w14:paraId="31A92011" w14:textId="1F844ABD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AA.1.1, AA.2.4.3.2, AC.1, AC.2.1, AC.2.2.1, AC.2.2.3, AC.2.2.4, AC.2.3, AC.4, AC.6, AC.7.1, AC.7.2.1, AC.7.2.2, AC.7.2.3, AC.7.8 (deleted), AC.9.2, AC.9.2.2, AC.9.3.1, AC.9.3.2</w:t>
            </w:r>
          </w:p>
        </w:tc>
        <w:tc>
          <w:tcPr>
            <w:tcW w:w="1134" w:type="dxa"/>
          </w:tcPr>
          <w:p w14:paraId="403FFB60" w14:textId="77777777" w:rsidR="00234A33" w:rsidRPr="00766D2A" w:rsidRDefault="00234A33" w:rsidP="00234A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19B6B7D" w14:textId="31340AE7" w:rsidR="00234A33" w:rsidRPr="00766D2A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This CR must be implemented before any Rel-19 CR.</w:t>
            </w:r>
          </w:p>
        </w:tc>
      </w:tr>
      <w:tr w:rsidR="00234A33" w:rsidRPr="00766D2A" w14:paraId="76EAFFAF" w14:textId="77777777" w:rsidTr="00E450E9">
        <w:tc>
          <w:tcPr>
            <w:tcW w:w="817" w:type="dxa"/>
          </w:tcPr>
          <w:p w14:paraId="4A859F99" w14:textId="305FC4F3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034899EF" w14:textId="6513792A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1393</w:t>
            </w:r>
          </w:p>
        </w:tc>
        <w:tc>
          <w:tcPr>
            <w:tcW w:w="283" w:type="dxa"/>
          </w:tcPr>
          <w:p w14:paraId="13462824" w14:textId="371C26C3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57E970B" w14:textId="4E07CCE6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647540AF" w14:textId="1C4C6707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Updates on IMS AS service Nimsas_SessionEventControl</w:t>
            </w:r>
          </w:p>
        </w:tc>
        <w:tc>
          <w:tcPr>
            <w:tcW w:w="284" w:type="dxa"/>
          </w:tcPr>
          <w:p w14:paraId="013F628E" w14:textId="3A19385B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7B4810E" w14:textId="7493D977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62C7DB04" w14:textId="670AA556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82A013F" w14:textId="1E75BEDE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S2-2408777</w:t>
            </w:r>
          </w:p>
        </w:tc>
        <w:tc>
          <w:tcPr>
            <w:tcW w:w="1984" w:type="dxa"/>
          </w:tcPr>
          <w:p w14:paraId="6E7E8ABA" w14:textId="26281055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Mobile, ZTE</w:t>
            </w:r>
          </w:p>
        </w:tc>
        <w:tc>
          <w:tcPr>
            <w:tcW w:w="1418" w:type="dxa"/>
          </w:tcPr>
          <w:p w14:paraId="079CEE4C" w14:textId="6A0763DE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</w:t>
            </w:r>
          </w:p>
        </w:tc>
        <w:tc>
          <w:tcPr>
            <w:tcW w:w="1843" w:type="dxa"/>
          </w:tcPr>
          <w:p w14:paraId="2A6E7C4E" w14:textId="388F376E" w:rsidR="00234A33" w:rsidRDefault="00234A33" w:rsidP="00234A33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AA.2.4.2.2, AC.7.2.1</w:t>
            </w:r>
          </w:p>
        </w:tc>
        <w:tc>
          <w:tcPr>
            <w:tcW w:w="1134" w:type="dxa"/>
          </w:tcPr>
          <w:p w14:paraId="6BA373A1" w14:textId="77777777" w:rsidR="00234A33" w:rsidRPr="00766D2A" w:rsidRDefault="00234A33" w:rsidP="00234A33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897E9A3" w14:textId="77777777" w:rsidR="00234A33" w:rsidRDefault="00234A33" w:rsidP="00234A33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173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2024-09-02T08:59:00Z</dcterms:created>
  <dcterms:modified xsi:type="dcterms:W3CDTF">2024-09-02T14:30:00Z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